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ПРИЛОЖЕНИЕ 2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381419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от «_____» _____________2019г. №______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0A1173" w:rsidRDefault="000A1173" w:rsidP="000022CD">
      <w:pPr>
        <w:ind w:left="10065"/>
        <w:jc w:val="center"/>
        <w:rPr>
          <w:szCs w:val="28"/>
        </w:rPr>
      </w:pPr>
    </w:p>
    <w:p w:rsidR="000A1173" w:rsidRDefault="000A1173" w:rsidP="000022CD">
      <w:pPr>
        <w:ind w:left="10065"/>
        <w:jc w:val="center"/>
        <w:rPr>
          <w:szCs w:val="28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городского округа Кинель на 2017-2019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городского округа Кинель на 2017-2019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3364"/>
        <w:gridCol w:w="916"/>
        <w:gridCol w:w="966"/>
        <w:gridCol w:w="1154"/>
        <w:gridCol w:w="992"/>
        <w:gridCol w:w="897"/>
        <w:gridCol w:w="1126"/>
        <w:gridCol w:w="954"/>
        <w:gridCol w:w="992"/>
        <w:gridCol w:w="1226"/>
        <w:gridCol w:w="1672"/>
      </w:tblGrid>
      <w:tr w:rsidR="00937ED9" w:rsidRPr="00397CFD" w:rsidTr="00BE6C3B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ГРБС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Объем и источники финансирования, тыс.рублей</w:t>
            </w:r>
          </w:p>
        </w:tc>
      </w:tr>
      <w:tr w:rsidR="00937ED9" w:rsidRPr="00397CFD" w:rsidTr="00654659">
        <w:trPr>
          <w:tblHeader/>
        </w:trPr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3112" w:type="dxa"/>
            <w:gridSpan w:val="3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2017 год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2018 год</w:t>
            </w:r>
          </w:p>
        </w:tc>
        <w:tc>
          <w:tcPr>
            <w:tcW w:w="3890" w:type="dxa"/>
            <w:gridSpan w:val="3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2019 год</w:t>
            </w:r>
          </w:p>
        </w:tc>
      </w:tr>
      <w:tr w:rsidR="00937ED9" w:rsidRPr="00397CFD" w:rsidTr="00654659">
        <w:trPr>
          <w:tblHeader/>
        </w:trPr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Всего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бюджет г.о.Кинель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иные источ-ники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Всего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бюджет г.о.Кинель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иные источ-ники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Всего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color w:val="000000"/>
                <w:sz w:val="20"/>
              </w:rPr>
            </w:pPr>
            <w:r w:rsidRPr="00937ED9">
              <w:rPr>
                <w:color w:val="000000"/>
                <w:sz w:val="20"/>
              </w:rPr>
              <w:t>бюджет г.о.Кинель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D27EA8" w:rsidP="00BE6C3B">
            <w:pPr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иные источ</w:t>
            </w:r>
            <w:r w:rsidR="00937ED9" w:rsidRPr="00937ED9">
              <w:rPr>
                <w:color w:val="000000"/>
                <w:sz w:val="20"/>
              </w:rPr>
              <w:t>ники</w:t>
            </w:r>
          </w:p>
        </w:tc>
      </w:tr>
      <w:tr w:rsidR="00937ED9" w:rsidRPr="00397CFD" w:rsidTr="00654659"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  <w:r w:rsidRPr="00937ED9">
              <w:rPr>
                <w:sz w:val="20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УАиГ 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</w:tr>
      <w:tr w:rsidR="00654659" w:rsidRPr="00397CFD" w:rsidTr="00654659"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654659" w:rsidRPr="00937ED9" w:rsidRDefault="00654659" w:rsidP="00654659">
            <w:pPr>
              <w:contextualSpacing/>
              <w:rPr>
                <w:sz w:val="20"/>
              </w:rPr>
            </w:pPr>
            <w:r w:rsidRPr="00937ED9">
              <w:rPr>
                <w:sz w:val="20"/>
              </w:rPr>
              <w:t>Ремонт сетей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УАиГ 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12 92310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9 415,0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3 508,1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  <w:lang w:val="en-US"/>
              </w:rPr>
            </w:pPr>
            <w:r w:rsidRPr="00937ED9">
              <w:rPr>
                <w:sz w:val="20"/>
              </w:rPr>
              <w:t>4 679,0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  <w:lang w:val="en-US"/>
              </w:rPr>
            </w:pPr>
            <w:r w:rsidRPr="00937ED9">
              <w:rPr>
                <w:sz w:val="20"/>
              </w:rPr>
              <w:t>4 679,0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4 023</w:t>
            </w:r>
            <w:r w:rsidRPr="00937ED9">
              <w:rPr>
                <w:sz w:val="20"/>
              </w:rPr>
              <w:t>,0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4 023</w:t>
            </w:r>
            <w:r w:rsidRPr="00937ED9">
              <w:rPr>
                <w:sz w:val="20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</w:tr>
      <w:tr w:rsidR="00654659" w:rsidRPr="00397CFD" w:rsidTr="00654659">
        <w:tc>
          <w:tcPr>
            <w:tcW w:w="0" w:type="auto"/>
            <w:vMerge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654659" w:rsidRDefault="00654659" w:rsidP="00654659">
            <w:pPr>
              <w:contextualSpacing/>
              <w:rPr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КУМИ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4 000,0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4 000,0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5465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937ED9" w:rsidRPr="00397CFD" w:rsidTr="00654659"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rPr>
                <w:sz w:val="20"/>
              </w:rPr>
            </w:pPr>
            <w:r w:rsidRPr="00937ED9">
              <w:rPr>
                <w:sz w:val="20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УАиГ *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2 665,0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2 365,0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300,0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1 579,0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1 579,0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1 329</w:t>
            </w:r>
            <w:r w:rsidR="00937ED9" w:rsidRPr="00937ED9">
              <w:rPr>
                <w:sz w:val="20"/>
              </w:rPr>
              <w:t>,0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937ED9" w:rsidRPr="00937ED9" w:rsidRDefault="00654659" w:rsidP="00BE6C3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1 329</w:t>
            </w:r>
            <w:r w:rsidR="00937ED9" w:rsidRPr="00937ED9">
              <w:rPr>
                <w:sz w:val="20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sz w:val="20"/>
              </w:rPr>
            </w:pPr>
            <w:r w:rsidRPr="00937ED9">
              <w:rPr>
                <w:sz w:val="20"/>
              </w:rPr>
              <w:t>0,0</w:t>
            </w:r>
          </w:p>
        </w:tc>
      </w:tr>
      <w:tr w:rsidR="00937ED9" w:rsidRPr="00397CFD" w:rsidTr="00654659">
        <w:trPr>
          <w:trHeight w:val="493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lastRenderedPageBreak/>
              <w:t>ИТОГО по Программе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color w:val="000000"/>
                <w:sz w:val="20"/>
              </w:rPr>
            </w:pPr>
            <w:r w:rsidRPr="00937ED9">
              <w:rPr>
                <w:b/>
                <w:bCs/>
                <w:color w:val="000000"/>
                <w:sz w:val="20"/>
              </w:rPr>
              <w:t>31 246,1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15 558,1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11 780,0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3 808,1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6 258,0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6 258,0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37ED9" w:rsidRPr="00937ED9" w:rsidRDefault="0065465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9 352</w:t>
            </w:r>
            <w:r w:rsidR="00937ED9" w:rsidRPr="00937ED9">
              <w:rPr>
                <w:b/>
                <w:bCs/>
                <w:sz w:val="20"/>
              </w:rPr>
              <w:t>,0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937ED9" w:rsidRPr="00937ED9" w:rsidRDefault="0065465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9 352</w:t>
            </w:r>
            <w:r w:rsidR="00937ED9" w:rsidRPr="00937ED9">
              <w:rPr>
                <w:b/>
                <w:bCs/>
                <w:sz w:val="20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37ED9" w:rsidRPr="00937ED9" w:rsidRDefault="00937ED9" w:rsidP="00BE6C3B">
            <w:pPr>
              <w:contextualSpacing/>
              <w:jc w:val="center"/>
              <w:rPr>
                <w:b/>
                <w:bCs/>
                <w:sz w:val="20"/>
              </w:rPr>
            </w:pPr>
            <w:r w:rsidRPr="00937ED9">
              <w:rPr>
                <w:b/>
                <w:bCs/>
                <w:sz w:val="20"/>
              </w:rPr>
              <w:t>0,0</w:t>
            </w:r>
          </w:p>
        </w:tc>
      </w:tr>
    </w:tbl>
    <w:p w:rsidR="00937ED9" w:rsidRDefault="00937ED9" w:rsidP="00937ED9">
      <w:pPr>
        <w:jc w:val="center"/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953123">
      <w:pgSz w:w="16838" w:h="11906" w:orient="landscape" w:code="9"/>
      <w:pgMar w:top="1134" w:right="1134" w:bottom="1418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A8C" w:rsidRDefault="00205A8C" w:rsidP="00F04F24">
      <w:r>
        <w:separator/>
      </w:r>
    </w:p>
  </w:endnote>
  <w:endnote w:type="continuationSeparator" w:id="1">
    <w:p w:rsidR="00205A8C" w:rsidRDefault="00205A8C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A8C" w:rsidRDefault="00205A8C" w:rsidP="00F04F24">
      <w:r>
        <w:separator/>
      </w:r>
    </w:p>
  </w:footnote>
  <w:footnote w:type="continuationSeparator" w:id="1">
    <w:p w:rsidR="00205A8C" w:rsidRDefault="00205A8C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6031"/>
    <w:rsid w:val="0016626B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789C"/>
    <w:rsid w:val="003279D1"/>
    <w:rsid w:val="00330207"/>
    <w:rsid w:val="003322A5"/>
    <w:rsid w:val="00333190"/>
    <w:rsid w:val="0033363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412C5"/>
    <w:rsid w:val="004507C4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63BE"/>
    <w:rsid w:val="005A7AC0"/>
    <w:rsid w:val="005A7DEF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718EA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2FE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7ED9"/>
    <w:rsid w:val="00943AF2"/>
    <w:rsid w:val="009444B5"/>
    <w:rsid w:val="00944644"/>
    <w:rsid w:val="00944F0E"/>
    <w:rsid w:val="009502D2"/>
    <w:rsid w:val="0095131C"/>
    <w:rsid w:val="00953123"/>
    <w:rsid w:val="00953E44"/>
    <w:rsid w:val="009540A5"/>
    <w:rsid w:val="00957F18"/>
    <w:rsid w:val="009619E9"/>
    <w:rsid w:val="00962B32"/>
    <w:rsid w:val="0096444E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3454"/>
    <w:rsid w:val="009A3913"/>
    <w:rsid w:val="009A5DC9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31424"/>
    <w:rsid w:val="00B32191"/>
    <w:rsid w:val="00B331FD"/>
    <w:rsid w:val="00B41184"/>
    <w:rsid w:val="00B44B70"/>
    <w:rsid w:val="00B512FB"/>
    <w:rsid w:val="00B53990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90ECA"/>
    <w:rsid w:val="00BA0BFB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E323F"/>
    <w:rsid w:val="00BE3988"/>
    <w:rsid w:val="00BE6C3B"/>
    <w:rsid w:val="00BE7088"/>
    <w:rsid w:val="00BE7CE7"/>
    <w:rsid w:val="00BF28C1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C6E2E"/>
    <w:rsid w:val="00DC7314"/>
    <w:rsid w:val="00DC77FE"/>
    <w:rsid w:val="00DD009D"/>
    <w:rsid w:val="00DD02B7"/>
    <w:rsid w:val="00DD5E8D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26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10</cp:revision>
  <cp:lastPrinted>2019-06-28T04:29:00Z</cp:lastPrinted>
  <dcterms:created xsi:type="dcterms:W3CDTF">2019-06-26T11:22:00Z</dcterms:created>
  <dcterms:modified xsi:type="dcterms:W3CDTF">2019-06-28T04:30:00Z</dcterms:modified>
</cp:coreProperties>
</file>